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F832" w14:textId="77777777" w:rsidR="00EE0651" w:rsidRDefault="00EE0651" w:rsidP="00EE0651">
      <w:pPr>
        <w:pStyle w:val="NoSpacing"/>
      </w:pPr>
      <w:r>
        <w:rPr>
          <w:u w:val="single"/>
        </w:rPr>
        <w:t>Elizabeth MARKENFIELD</w:t>
      </w:r>
      <w:r>
        <w:t xml:space="preserve"> </w:t>
      </w:r>
      <w:proofErr w:type="gramStart"/>
      <w:r>
        <w:t xml:space="preserve">   (</w:t>
      </w:r>
      <w:proofErr w:type="gramEnd"/>
      <w:r>
        <w:t>fl.1420)</w:t>
      </w:r>
    </w:p>
    <w:p w14:paraId="640376E5" w14:textId="77777777" w:rsidR="00EE0651" w:rsidRDefault="00EE0651" w:rsidP="00EE0651">
      <w:pPr>
        <w:pStyle w:val="NoSpacing"/>
      </w:pPr>
    </w:p>
    <w:p w14:paraId="73F51C22" w14:textId="77777777" w:rsidR="00EE0651" w:rsidRDefault="00EE0651" w:rsidP="00EE0651">
      <w:pPr>
        <w:pStyle w:val="NoSpacing"/>
      </w:pPr>
    </w:p>
    <w:p w14:paraId="1D45489A" w14:textId="77777777" w:rsidR="00EE0651" w:rsidRDefault="00EE0651" w:rsidP="00EE0651">
      <w:pPr>
        <w:pStyle w:val="NoSpacing"/>
      </w:pPr>
      <w:r>
        <w:t xml:space="preserve">Daughter of Thomas </w:t>
      </w:r>
      <w:proofErr w:type="spellStart"/>
      <w:proofErr w:type="gramStart"/>
      <w:r>
        <w:t>Markenfield</w:t>
      </w:r>
      <w:proofErr w:type="spellEnd"/>
      <w:r>
        <w:t>(</w:t>
      </w:r>
      <w:proofErr w:type="gramEnd"/>
      <w:r>
        <w:t>d.1416)(q.v.) and his wife, Beatrice.</w:t>
      </w:r>
    </w:p>
    <w:p w14:paraId="05FF065A" w14:textId="77777777" w:rsidR="00EE0651" w:rsidRDefault="00EE0651" w:rsidP="00EE0651">
      <w:pPr>
        <w:pStyle w:val="NoSpacing"/>
      </w:pPr>
      <w:r>
        <w:t>(Ancestry citing UK and Ireland, Find A Grave Index, 1300s – current)</w:t>
      </w:r>
    </w:p>
    <w:p w14:paraId="23A36C56" w14:textId="77777777" w:rsidR="00EE0651" w:rsidRDefault="00EE0651" w:rsidP="00EE0651">
      <w:pPr>
        <w:pStyle w:val="NoSpacing"/>
      </w:pPr>
      <w:r>
        <w:t>= Walter Calverley(q.v.).   (ibid.)</w:t>
      </w:r>
    </w:p>
    <w:p w14:paraId="4F7FD737" w14:textId="77777777" w:rsidR="00EE0651" w:rsidRDefault="00EE0651" w:rsidP="00EE0651">
      <w:pPr>
        <w:pStyle w:val="NoSpacing"/>
      </w:pPr>
    </w:p>
    <w:p w14:paraId="767026C1" w14:textId="77777777" w:rsidR="00EE0651" w:rsidRDefault="00EE0651" w:rsidP="00EE0651">
      <w:pPr>
        <w:pStyle w:val="NoSpacing"/>
      </w:pPr>
    </w:p>
    <w:p w14:paraId="478BA8C8" w14:textId="77777777" w:rsidR="00EE0651" w:rsidRPr="003A62E3" w:rsidRDefault="00EE0651" w:rsidP="00EE0651">
      <w:pPr>
        <w:pStyle w:val="NoSpacing"/>
      </w:pPr>
      <w:r>
        <w:t>17 June 2023</w:t>
      </w:r>
    </w:p>
    <w:p w14:paraId="1DA429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0E03B" w14:textId="77777777" w:rsidR="00EE0651" w:rsidRDefault="00EE0651" w:rsidP="009139A6">
      <w:r>
        <w:separator/>
      </w:r>
    </w:p>
  </w:endnote>
  <w:endnote w:type="continuationSeparator" w:id="0">
    <w:p w14:paraId="4E3700C2" w14:textId="77777777" w:rsidR="00EE0651" w:rsidRDefault="00EE06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E0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92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EC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8B79E" w14:textId="77777777" w:rsidR="00EE0651" w:rsidRDefault="00EE0651" w:rsidP="009139A6">
      <w:r>
        <w:separator/>
      </w:r>
    </w:p>
  </w:footnote>
  <w:footnote w:type="continuationSeparator" w:id="0">
    <w:p w14:paraId="78128D93" w14:textId="77777777" w:rsidR="00EE0651" w:rsidRDefault="00EE06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FA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F2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B5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5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065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35D59"/>
  <w15:chartTrackingRefBased/>
  <w15:docId w15:val="{A5025048-099C-4571-8A6E-EDF3A97E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2023-06-17T11:09:00Z</dcterms:created>
  <dcterms:modified xsi:type="dcterms:W3CDTF">2023-06-17T11:09:00Z</dcterms:modified>
</cp:coreProperties>
</file>